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882B" w14:textId="19C44CC3" w:rsidR="00BA00AB" w:rsidRDefault="001D53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John REKYNGHALL</w:t>
      </w:r>
      <w:r>
        <w:rPr>
          <w:rFonts w:cs="Times New Roman"/>
          <w:szCs w:val="24"/>
        </w:rPr>
        <w:t xml:space="preserve">      (fl.1418-22)</w:t>
      </w:r>
    </w:p>
    <w:p w14:paraId="0F57C8ED" w14:textId="0E621081" w:rsidR="001D53D2" w:rsidRDefault="001D53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Chancellor of Cambridge University.</w:t>
      </w:r>
    </w:p>
    <w:p w14:paraId="5822CE9F" w14:textId="77777777" w:rsidR="001D53D2" w:rsidRDefault="001D53D2" w:rsidP="009139A6">
      <w:pPr>
        <w:pStyle w:val="NoSpacing"/>
        <w:rPr>
          <w:rFonts w:cs="Times New Roman"/>
          <w:szCs w:val="24"/>
        </w:rPr>
      </w:pPr>
    </w:p>
    <w:p w14:paraId="0140B49A" w14:textId="77777777" w:rsidR="001D53D2" w:rsidRDefault="001D53D2" w:rsidP="009139A6">
      <w:pPr>
        <w:pStyle w:val="NoSpacing"/>
        <w:rPr>
          <w:rFonts w:cs="Times New Roman"/>
          <w:szCs w:val="24"/>
        </w:rPr>
      </w:pPr>
    </w:p>
    <w:p w14:paraId="553A8A2E" w14:textId="5C6C130D" w:rsidR="001D53D2" w:rsidRDefault="001D53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Oct.1418</w:t>
      </w:r>
      <w:r>
        <w:rPr>
          <w:rFonts w:cs="Times New Roman"/>
          <w:szCs w:val="24"/>
        </w:rPr>
        <w:tab/>
        <w:t>He was on a commission of the peace for Cambridge.  (C.P.R.1416-22 p.450)</w:t>
      </w:r>
    </w:p>
    <w:p w14:paraId="295630DE" w14:textId="381A0676" w:rsidR="001D53D2" w:rsidRDefault="001D53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Dec.1420</w:t>
      </w:r>
      <w:r>
        <w:rPr>
          <w:rFonts w:cs="Times New Roman"/>
          <w:szCs w:val="24"/>
        </w:rPr>
        <w:tab/>
        <w:t>On a similar commission.  (ibid.)</w:t>
      </w:r>
    </w:p>
    <w:p w14:paraId="17705A1A" w14:textId="116BFD45" w:rsidR="001D53D2" w:rsidRDefault="001D53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Feb.1422</w:t>
      </w:r>
      <w:r>
        <w:rPr>
          <w:rFonts w:cs="Times New Roman"/>
          <w:szCs w:val="24"/>
        </w:rPr>
        <w:tab/>
        <w:t>On a commission of the peace for Cambridge.  (ibid.)</w:t>
      </w:r>
    </w:p>
    <w:p w14:paraId="0AC253D3" w14:textId="77777777" w:rsidR="001D53D2" w:rsidRDefault="001D53D2" w:rsidP="009139A6">
      <w:pPr>
        <w:pStyle w:val="NoSpacing"/>
        <w:rPr>
          <w:rFonts w:cs="Times New Roman"/>
          <w:szCs w:val="24"/>
        </w:rPr>
      </w:pPr>
    </w:p>
    <w:p w14:paraId="64D5BCCC" w14:textId="77777777" w:rsidR="001D53D2" w:rsidRDefault="001D53D2" w:rsidP="009139A6">
      <w:pPr>
        <w:pStyle w:val="NoSpacing"/>
        <w:rPr>
          <w:rFonts w:cs="Times New Roman"/>
          <w:szCs w:val="24"/>
        </w:rPr>
      </w:pPr>
    </w:p>
    <w:p w14:paraId="29E85AC2" w14:textId="67B48293" w:rsidR="001D53D2" w:rsidRPr="001D53D2" w:rsidRDefault="001D53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November 2023</w:t>
      </w:r>
    </w:p>
    <w:sectPr w:rsidR="001D53D2" w:rsidRPr="001D53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5B080" w14:textId="77777777" w:rsidR="001D53D2" w:rsidRDefault="001D53D2" w:rsidP="009139A6">
      <w:r>
        <w:separator/>
      </w:r>
    </w:p>
  </w:endnote>
  <w:endnote w:type="continuationSeparator" w:id="0">
    <w:p w14:paraId="2AD6C299" w14:textId="77777777" w:rsidR="001D53D2" w:rsidRDefault="001D53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48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F08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B9E07" w14:textId="77777777" w:rsidR="001D53D2" w:rsidRDefault="001D53D2" w:rsidP="009139A6">
      <w:r>
        <w:separator/>
      </w:r>
    </w:p>
  </w:footnote>
  <w:footnote w:type="continuationSeparator" w:id="0">
    <w:p w14:paraId="58D245CB" w14:textId="77777777" w:rsidR="001D53D2" w:rsidRDefault="001D53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77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B78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BF6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3D2"/>
    <w:rsid w:val="000666E0"/>
    <w:rsid w:val="001D53D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CB1EC"/>
  <w15:chartTrackingRefBased/>
  <w15:docId w15:val="{70814ED9-41ED-40B7-AA7F-55C9B4308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2023-11-01T20:30:00Z</dcterms:created>
  <dcterms:modified xsi:type="dcterms:W3CDTF">2023-11-01T20:35:00Z</dcterms:modified>
</cp:coreProperties>
</file>